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25EE9" w14:textId="07BDF11A" w:rsidR="00D62E6E" w:rsidRPr="005E1F24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5E1F24" w14:paraId="4D798957" w14:textId="77777777" w:rsidTr="00D62E6E">
        <w:tc>
          <w:tcPr>
            <w:tcW w:w="2800" w:type="dxa"/>
          </w:tcPr>
          <w:p w14:paraId="58DFCC83" w14:textId="77777777" w:rsidR="00D62E6E" w:rsidRPr="005E1F24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5E1F24">
              <w:rPr>
                <w:rFonts w:asciiTheme="minorHAnsi" w:hAnsiTheme="minorHAnsi" w:cstheme="minorHAnsi"/>
                <w:b/>
                <w:sz w:val="18"/>
                <w:szCs w:val="18"/>
              </w:rPr>
              <w:t>Wykonawca</w:t>
            </w:r>
            <w:r w:rsidRPr="005E1F24">
              <w:rPr>
                <w:rFonts w:asciiTheme="minorHAnsi" w:hAnsiTheme="minorHAnsi" w:cstheme="minorHAnsi"/>
                <w:bCs/>
                <w:sz w:val="18"/>
                <w:szCs w:val="18"/>
              </w:rPr>
              <w:t>:</w:t>
            </w:r>
          </w:p>
        </w:tc>
        <w:tc>
          <w:tcPr>
            <w:tcW w:w="6272" w:type="dxa"/>
          </w:tcPr>
          <w:p w14:paraId="1CB59C74" w14:textId="77777777" w:rsidR="00D62E6E" w:rsidRPr="005E1F24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</w:p>
          <w:p w14:paraId="7E3FCE5A" w14:textId="77777777" w:rsidR="00D62E6E" w:rsidRPr="005E1F24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vertAlign w:val="superscript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0DC4615" w14:textId="77777777" w:rsidR="00D62E6E" w:rsidRPr="005E1F24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[nazwa, adres,</w:t>
            </w: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5E1F24" w14:paraId="5DF47DA9" w14:textId="77777777" w:rsidTr="00D62E6E">
        <w:tc>
          <w:tcPr>
            <w:tcW w:w="2800" w:type="dxa"/>
          </w:tcPr>
          <w:p w14:paraId="4A96B63B" w14:textId="77777777" w:rsidR="00D62E6E" w:rsidRPr="005E1F24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5E1F24">
              <w:rPr>
                <w:rFonts w:asciiTheme="minorHAnsi" w:hAnsiTheme="minorHAnsi" w:cstheme="minorHAnsi"/>
                <w:sz w:val="18"/>
                <w:szCs w:val="18"/>
              </w:rPr>
              <w:t>reprezentowany przez:</w:t>
            </w:r>
          </w:p>
        </w:tc>
        <w:tc>
          <w:tcPr>
            <w:tcW w:w="6272" w:type="dxa"/>
          </w:tcPr>
          <w:p w14:paraId="12D9D74B" w14:textId="77777777" w:rsidR="00D62E6E" w:rsidRPr="005E1F24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</w:p>
          <w:p w14:paraId="4A251443" w14:textId="77777777" w:rsidR="00D62E6E" w:rsidRPr="005E1F24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vertAlign w:val="superscript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873B24" w14:textId="77777777" w:rsidR="00D62E6E" w:rsidRPr="005E1F24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[</w:t>
            </w:r>
            <w:r w:rsidRPr="005E1F24">
              <w:rPr>
                <w:rFonts w:asciiTheme="minorHAnsi" w:hAnsiTheme="minorHAnsi" w:cstheme="minorHAnsi"/>
                <w:iCs/>
                <w:sz w:val="18"/>
                <w:szCs w:val="18"/>
              </w:rPr>
              <w:t>imię, nazwisko, stanowisko/podstawa do reprezentacji</w:t>
            </w: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785B555" w14:textId="77777777" w:rsidR="00BC121E" w:rsidRPr="005E1F24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0904BE" w:rsidRPr="005E1F24" w14:paraId="24EA90BA" w14:textId="77777777" w:rsidTr="00202767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8A37CD" w14:textId="77777777" w:rsidR="000904BE" w:rsidRPr="005E1F24" w:rsidRDefault="000904BE" w:rsidP="00202767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 xml:space="preserve">OŚWIADCZENIE WYKONAWCY </w:t>
            </w:r>
          </w:p>
          <w:p w14:paraId="648B769B" w14:textId="77777777" w:rsidR="000904BE" w:rsidRPr="005E1F24" w:rsidRDefault="000904BE" w:rsidP="00202767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składane w zakresie art. 108 ust. 1 pkt. 5 ustawy z dnia 11 września 2019 r. Prawo zamówień publicznych </w:t>
            </w: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(t.j. Dz. U. z 2024 r. poz. 1320 ze zm.)</w:t>
            </w: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(dalej jako: ustawa Pzp), dotyczące:</w:t>
            </w:r>
          </w:p>
          <w:p w14:paraId="55520EEB" w14:textId="77777777" w:rsidR="000904BE" w:rsidRPr="005E1F24" w:rsidRDefault="000904BE" w:rsidP="0020276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 xml:space="preserve">przynależności lub braku przynależności do grupy kapitałowej </w:t>
            </w:r>
          </w:p>
          <w:p w14:paraId="48133BD1" w14:textId="77777777" w:rsidR="000904BE" w:rsidRPr="005E1F24" w:rsidRDefault="000904BE" w:rsidP="0020276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55BEF434" w14:textId="77777777" w:rsidR="00BC121E" w:rsidRPr="005E1F24" w:rsidRDefault="000904BE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</w:t>
      </w:r>
      <w:r w:rsidR="00C93F0A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N</w:t>
      </w:r>
      <w:r w:rsidR="00BC121E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5E1F24" w14:paraId="4A70C945" w14:textId="77777777" w:rsidTr="00D62E6E">
        <w:tc>
          <w:tcPr>
            <w:tcW w:w="2269" w:type="dxa"/>
          </w:tcPr>
          <w:p w14:paraId="19AB576B" w14:textId="77777777" w:rsidR="00D62E6E" w:rsidRPr="005E1F24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D456642" w14:textId="77777777" w:rsidR="00D62E6E" w:rsidRPr="005E1F24" w:rsidRDefault="000904B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Realizacja zadania w formule "zaprojektuj i wybuduj", obejmującego opracowanie dokumentacji projektowej oraz wykonanie robót budowlanych i instalacyjnych związanych z realizacją projektu pn: rozbudowa budynku Samodzielnego Publicznego Zakładu Opieki Zdrowotnej w Siedlcach o Poradnię Zdrowia Psychicznego i Oddział Dzienny Psychiatryczny dla Dzieci i Młodzieży przy ul. Mazurskiej 1 w Siedlcach</w:t>
            </w:r>
            <w:r w:rsidR="00D62E6E"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.</w:t>
            </w:r>
          </w:p>
        </w:tc>
      </w:tr>
      <w:tr w:rsidR="000904BE" w:rsidRPr="005E1F24" w14:paraId="42BCD7CA" w14:textId="77777777" w:rsidTr="00202767">
        <w:tc>
          <w:tcPr>
            <w:tcW w:w="2269" w:type="dxa"/>
          </w:tcPr>
          <w:p w14:paraId="63E626FE" w14:textId="77777777" w:rsidR="000904BE" w:rsidRPr="005E1F24" w:rsidRDefault="000904BE" w:rsidP="0020276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F72D0B1" w14:textId="77777777" w:rsidR="000904BE" w:rsidRPr="005E1F24" w:rsidRDefault="000904BE" w:rsidP="0020276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CZPMazurska/573/2026</w:t>
            </w:r>
          </w:p>
        </w:tc>
      </w:tr>
    </w:tbl>
    <w:p w14:paraId="61AF30C7" w14:textId="77777777" w:rsidR="00BC121E" w:rsidRPr="005E1F24" w:rsidRDefault="000904BE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</w:pPr>
      <w:r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</w:t>
      </w:r>
      <w:r w:rsidR="00BC121E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prowadzonego przez </w:t>
      </w:r>
      <w:r w:rsidRPr="005E1F24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Samodzielny Publiczny Zakład Opieki Zdrowotnej w Siedlcach</w:t>
      </w:r>
      <w:r w:rsidR="00BC121E" w:rsidRPr="005E1F24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,</w:t>
      </w:r>
      <w:r w:rsidR="00BC121E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oświadczam</w:t>
      </w:r>
      <w:r w:rsidR="00BC121E" w:rsidRPr="005E1F24">
        <w:rPr>
          <w:rFonts w:asciiTheme="minorHAnsi" w:eastAsia="Times New Roman" w:hAnsiTheme="minorHAnsi" w:cstheme="minorHAnsi"/>
          <w:bCs/>
          <w:sz w:val="18"/>
          <w:szCs w:val="18"/>
          <w:lang w:eastAsia="pl-PL"/>
        </w:rPr>
        <w:t>, że:</w:t>
      </w:r>
    </w:p>
    <w:p w14:paraId="18EF3EAD" w14:textId="77777777" w:rsidR="00BC121E" w:rsidRPr="005E1F24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  <w:lang w:eastAsia="pl-PL"/>
        </w:rPr>
      </w:pPr>
      <w:r w:rsidRPr="005E1F24">
        <w:rPr>
          <w:rFonts w:asciiTheme="minorHAnsi" w:eastAsia="Times New Roman" w:hAnsiTheme="minorHAnsi" w:cstheme="minorHAnsi"/>
          <w:b/>
          <w:bCs/>
          <w:sz w:val="18"/>
          <w:szCs w:val="18"/>
        </w:rPr>
        <w:t xml:space="preserve">Nie przynależę / Przynależę </w:t>
      </w:r>
      <w:r w:rsidRPr="005E1F24">
        <w:rPr>
          <w:rFonts w:asciiTheme="minorHAnsi" w:eastAsia="Times New Roman" w:hAnsiTheme="minorHAnsi" w:cstheme="minorHAnsi"/>
          <w:b/>
          <w:bCs/>
          <w:color w:val="0070C0"/>
          <w:sz w:val="18"/>
          <w:szCs w:val="18"/>
        </w:rPr>
        <w:t xml:space="preserve">* </w:t>
      </w:r>
      <w:r w:rsidR="00BC121E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do tej samej grupy kapitałowej, w rozumieniu ustawy z dnia 16 lutego 2007 r.</w:t>
      </w:r>
      <w:r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</w:t>
      </w:r>
      <w:r w:rsidR="00BC121E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o ochronie konkurencji i konsumentów (</w:t>
      </w:r>
      <w:r w:rsidR="003030B3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t.j. Dz.U. 2024 poz. 1616</w:t>
      </w:r>
      <w:r w:rsidR="00BC121E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), z innym Wykonawcą, który złożył odrębną ofertę w niniejszym postępowaniu</w:t>
      </w:r>
      <w:r w:rsidR="00067B62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.</w:t>
      </w:r>
    </w:p>
    <w:p w14:paraId="2D443A68" w14:textId="77777777" w:rsidR="00BF69A4" w:rsidRPr="005E1F24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>Do tej samej grupy kapitałowej należą następujące podmioty:</w:t>
      </w:r>
      <w:r w:rsidR="00CF03EF" w:rsidRPr="005E1F2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</w:t>
      </w:r>
      <w:r w:rsidR="001E4022" w:rsidRPr="005E1F24">
        <w:rPr>
          <w:rFonts w:asciiTheme="minorHAnsi" w:eastAsia="Times New Roman" w:hAnsiTheme="minorHAnsi" w:cstheme="minorHAnsi"/>
          <w:b/>
          <w:bCs/>
          <w:color w:val="0070C0"/>
          <w:sz w:val="18"/>
          <w:szCs w:val="1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2"/>
        <w:gridCol w:w="5485"/>
      </w:tblGrid>
      <w:tr w:rsidR="00BC121E" w:rsidRPr="005E1F24" w14:paraId="2CA4745A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6D2B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C5BD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C990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Adres podmiotu</w:t>
            </w:r>
          </w:p>
        </w:tc>
      </w:tr>
      <w:tr w:rsidR="00BC121E" w:rsidRPr="005E1F24" w14:paraId="47587871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6EC5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5FBE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F69C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  <w:tr w:rsidR="00BC121E" w:rsidRPr="005E1F24" w14:paraId="09FD74B8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629D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F987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760" w14:textId="77777777" w:rsidR="00BC121E" w:rsidRPr="005E1F24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5B737E53" w14:textId="77777777" w:rsidR="00BC121E" w:rsidRPr="005E1F24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18"/>
          <w:szCs w:val="18"/>
          <w:u w:val="single"/>
          <w:lang w:eastAsia="pl-PL"/>
        </w:rPr>
      </w:pPr>
      <w:r w:rsidRPr="005E1F24">
        <w:rPr>
          <w:rFonts w:asciiTheme="minorHAnsi" w:eastAsia="Times New Roman" w:hAnsiTheme="minorHAnsi" w:cstheme="minorHAnsi"/>
          <w:sz w:val="18"/>
          <w:szCs w:val="18"/>
          <w:u w:val="single"/>
          <w:lang w:eastAsia="pl-PL"/>
        </w:rPr>
        <w:t>Uwaga</w:t>
      </w:r>
    </w:p>
    <w:p w14:paraId="78C21AEE" w14:textId="77777777" w:rsidR="00BC121E" w:rsidRPr="005E1F24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18"/>
          <w:szCs w:val="18"/>
          <w:lang w:eastAsia="pl-PL"/>
        </w:rPr>
      </w:pPr>
      <w:r w:rsidRPr="005E1F24">
        <w:rPr>
          <w:rFonts w:asciiTheme="minorHAnsi" w:eastAsia="Times New Roman" w:hAnsiTheme="minorHAnsi" w:cstheme="minorHAnsi"/>
          <w:iCs/>
          <w:sz w:val="18"/>
          <w:szCs w:val="18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49900210" w14:textId="77777777" w:rsidR="00067B62" w:rsidRPr="005E1F24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8"/>
          <w:szCs w:val="18"/>
          <w:lang w:eastAsia="pl-PL"/>
        </w:rPr>
      </w:pPr>
      <w:r w:rsidRPr="005E1F24">
        <w:rPr>
          <w:rFonts w:asciiTheme="minorHAnsi" w:eastAsia="Times New Roman" w:hAnsiTheme="minorHAnsi" w:cstheme="minorHAnsi"/>
          <w:color w:val="0070C0"/>
          <w:sz w:val="18"/>
          <w:szCs w:val="18"/>
          <w:lang w:eastAsia="pl-PL"/>
        </w:rPr>
        <w:t>*</w:t>
      </w:r>
      <w:r w:rsidRPr="005E1F24">
        <w:rPr>
          <w:rFonts w:asciiTheme="minorHAnsi" w:eastAsia="Times New Roman" w:hAnsiTheme="minorHAnsi" w:cstheme="minorHAnsi"/>
          <w:color w:val="0070C0"/>
          <w:sz w:val="18"/>
          <w:szCs w:val="18"/>
          <w:vertAlign w:val="subscript"/>
          <w:lang w:eastAsia="pl-PL"/>
        </w:rPr>
        <w:t xml:space="preserve"> </w:t>
      </w:r>
      <w:r w:rsidR="00CF03EF" w:rsidRPr="005E1F24">
        <w:rPr>
          <w:rFonts w:asciiTheme="minorHAnsi" w:eastAsia="Times New Roman" w:hAnsiTheme="minorHAnsi" w:cstheme="minorHAnsi"/>
          <w:color w:val="0070C0"/>
          <w:sz w:val="18"/>
          <w:szCs w:val="18"/>
          <w:vertAlign w:val="subscript"/>
          <w:lang w:eastAsia="pl-PL"/>
        </w:rPr>
        <w:t xml:space="preserve">  </w:t>
      </w:r>
      <w:r w:rsidR="00CF03EF" w:rsidRPr="005E1F24">
        <w:rPr>
          <w:rFonts w:asciiTheme="minorHAnsi" w:eastAsia="Times New Roman" w:hAnsiTheme="minorHAnsi" w:cstheme="minorHAnsi"/>
          <w:color w:val="0070C0"/>
          <w:sz w:val="18"/>
          <w:szCs w:val="18"/>
          <w:lang w:eastAsia="pl-PL"/>
        </w:rPr>
        <w:t>Niepotrzebne skreślić lub usunąć</w:t>
      </w:r>
    </w:p>
    <w:p w14:paraId="34AC0557" w14:textId="77777777" w:rsidR="00CF03EF" w:rsidRPr="005E1F24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8"/>
          <w:szCs w:val="18"/>
          <w:vertAlign w:val="superscript"/>
          <w:lang w:eastAsia="pl-PL"/>
        </w:rPr>
      </w:pPr>
      <w:r w:rsidRPr="005E1F24">
        <w:rPr>
          <w:rFonts w:asciiTheme="minorHAnsi" w:eastAsia="Times New Roman" w:hAnsiTheme="minorHAnsi" w:cstheme="minorHAnsi"/>
          <w:color w:val="0070C0"/>
          <w:sz w:val="18"/>
          <w:szCs w:val="18"/>
          <w:lang w:eastAsia="pl-PL"/>
        </w:rPr>
        <w:lastRenderedPageBreak/>
        <w:t>** Wypełnić jeżeli dotyczy</w:t>
      </w:r>
    </w:p>
    <w:p w14:paraId="4655B92A" w14:textId="77777777" w:rsidR="00067B62" w:rsidRPr="005E1F24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18"/>
          <w:szCs w:val="18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5E1F24" w14:paraId="0582B6EB" w14:textId="77777777" w:rsidTr="00620E37">
        <w:tc>
          <w:tcPr>
            <w:tcW w:w="2660" w:type="dxa"/>
          </w:tcPr>
          <w:p w14:paraId="61AD62F0" w14:textId="77777777" w:rsidR="00BC121E" w:rsidRPr="005E1F24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53B9737E" w14:textId="77777777" w:rsidR="00BC121E" w:rsidRPr="005E1F24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.....................................</w:t>
            </w:r>
          </w:p>
          <w:p w14:paraId="0C908E9B" w14:textId="77777777" w:rsidR="00BC121E" w:rsidRPr="005E1F24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[</w:t>
            </w:r>
            <w:r w:rsidR="00BC121E" w:rsidRPr="005E1F24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data</w:t>
            </w:r>
            <w:r w:rsidRPr="005E1F24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20BB7E04" w14:textId="77777777" w:rsidR="00BC121E" w:rsidRPr="005E1F24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53DE31A6" w14:textId="77777777" w:rsidR="00BC121E" w:rsidRPr="005E1F24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E23911D" w14:textId="77777777" w:rsidR="00BC121E" w:rsidRPr="005E1F24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5E1F24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[</w:t>
            </w:r>
            <w:r w:rsidR="000904BE" w:rsidRPr="005E1F24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5E1F24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5E1F24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02AFFD63" w14:textId="77777777" w:rsidR="00106AC7" w:rsidRPr="005E1F24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5E1F24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0E362" w14:textId="77777777" w:rsidR="008150A2" w:rsidRDefault="008150A2">
      <w:r>
        <w:separator/>
      </w:r>
    </w:p>
  </w:endnote>
  <w:endnote w:type="continuationSeparator" w:id="0">
    <w:p w14:paraId="32FE17BE" w14:textId="77777777" w:rsidR="008150A2" w:rsidRDefault="0081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D95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7B9B7B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2E49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098685D" w14:textId="3F8D2E6F" w:rsidR="009A4CD3" w:rsidRDefault="00F56648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B5B7BC" wp14:editId="2107B3E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209582760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171DE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1E85800" w14:textId="777A3E2F" w:rsidR="009A4CD3" w:rsidRPr="00676EA5" w:rsidRDefault="009A4CD3" w:rsidP="00D62E6E">
    <w:pPr>
      <w:pStyle w:val="Stopka"/>
      <w:spacing w:after="0"/>
      <w:ind w:right="360"/>
      <w:rPr>
        <w:rFonts w:asciiTheme="minorHAnsi" w:hAnsiTheme="minorHAnsi" w:cstheme="minorHAnsi"/>
        <w:sz w:val="16"/>
        <w:szCs w:val="16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 w:rsidRPr="00676EA5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Pr="00676EA5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Pr="00676EA5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Pr="00676EA5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Pr="00676EA5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Pr="00676EA5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Pr="00676EA5">
      <w:rPr>
        <w:rStyle w:val="Numerstrony"/>
        <w:rFonts w:asciiTheme="minorHAnsi" w:hAnsiTheme="minorHAnsi" w:cstheme="minorHAnsi"/>
        <w:sz w:val="16"/>
        <w:szCs w:val="16"/>
      </w:rPr>
      <w:t>/</w:t>
    </w:r>
    <w:r w:rsidRPr="00676EA5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Pr="00676EA5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Pr="00676EA5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Pr="00676EA5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Pr="00676EA5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9C91" w14:textId="77777777" w:rsidR="000904BE" w:rsidRDefault="000904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4601B" w14:textId="77777777" w:rsidR="008150A2" w:rsidRDefault="008150A2">
      <w:r>
        <w:separator/>
      </w:r>
    </w:p>
  </w:footnote>
  <w:footnote w:type="continuationSeparator" w:id="0">
    <w:p w14:paraId="563705D2" w14:textId="77777777" w:rsidR="008150A2" w:rsidRDefault="0081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C1B6" w14:textId="77777777" w:rsidR="000904BE" w:rsidRDefault="000904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16EBF" w14:textId="3F530655" w:rsidR="005E1F24" w:rsidRDefault="00F56648" w:rsidP="00676EA5">
    <w:pPr>
      <w:pStyle w:val="Nagwek"/>
      <w:jc w:val="right"/>
      <w:rPr>
        <w:rFonts w:eastAsia="Times New Roman" w:cs="Calibri"/>
        <w:bCs/>
        <w:i/>
        <w:iCs/>
        <w:sz w:val="18"/>
        <w:szCs w:val="18"/>
        <w:lang w:eastAsia="pl-PL"/>
      </w:rPr>
    </w:pPr>
    <w:r w:rsidRPr="005F1D74">
      <w:rPr>
        <w:noProof/>
      </w:rPr>
      <w:drawing>
        <wp:inline distT="0" distB="0" distL="0" distR="0" wp14:anchorId="2CC2E244" wp14:editId="1FC40DD2">
          <wp:extent cx="5753100" cy="7143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2D446" w14:textId="424734CD" w:rsidR="000904BE" w:rsidRPr="005E1F24" w:rsidRDefault="005E1F24" w:rsidP="005E1F24">
    <w:pPr>
      <w:pStyle w:val="Nagwek"/>
      <w:jc w:val="right"/>
      <w:rPr>
        <w:i/>
        <w:iCs/>
      </w:rPr>
    </w:pPr>
    <w:r w:rsidRPr="005E1F24">
      <w:rPr>
        <w:rFonts w:eastAsia="Times New Roman" w:cs="Calibri"/>
        <w:bCs/>
        <w:i/>
        <w:iCs/>
        <w:sz w:val="18"/>
        <w:szCs w:val="18"/>
        <w:lang w:eastAsia="pl-PL"/>
      </w:rPr>
      <w:t>Załącznik nr 8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F930" w14:textId="77777777" w:rsidR="000904BE" w:rsidRDefault="000904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6922773">
    <w:abstractNumId w:val="13"/>
  </w:num>
  <w:num w:numId="2" w16cid:durableId="246890804">
    <w:abstractNumId w:val="0"/>
  </w:num>
  <w:num w:numId="3" w16cid:durableId="975066573">
    <w:abstractNumId w:val="11"/>
  </w:num>
  <w:num w:numId="4" w16cid:durableId="1795635777">
    <w:abstractNumId w:val="8"/>
  </w:num>
  <w:num w:numId="5" w16cid:durableId="28801322">
    <w:abstractNumId w:val="7"/>
  </w:num>
  <w:num w:numId="6" w16cid:durableId="244270179">
    <w:abstractNumId w:val="1"/>
  </w:num>
  <w:num w:numId="7" w16cid:durableId="1561866269">
    <w:abstractNumId w:val="6"/>
  </w:num>
  <w:num w:numId="8" w16cid:durableId="352878213">
    <w:abstractNumId w:val="3"/>
  </w:num>
  <w:num w:numId="9" w16cid:durableId="77941976">
    <w:abstractNumId w:val="2"/>
  </w:num>
  <w:num w:numId="10" w16cid:durableId="1303389210">
    <w:abstractNumId w:val="5"/>
  </w:num>
  <w:num w:numId="11" w16cid:durableId="978724451">
    <w:abstractNumId w:val="10"/>
  </w:num>
  <w:num w:numId="12" w16cid:durableId="1879051128">
    <w:abstractNumId w:val="4"/>
  </w:num>
  <w:num w:numId="13" w16cid:durableId="915478994">
    <w:abstractNumId w:val="9"/>
  </w:num>
  <w:num w:numId="14" w16cid:durableId="12947970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A2"/>
    <w:rsid w:val="0000184A"/>
    <w:rsid w:val="00007C1C"/>
    <w:rsid w:val="00012997"/>
    <w:rsid w:val="000621A2"/>
    <w:rsid w:val="00067B62"/>
    <w:rsid w:val="000719DC"/>
    <w:rsid w:val="00075CEC"/>
    <w:rsid w:val="000807AB"/>
    <w:rsid w:val="000904BE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1F24"/>
    <w:rsid w:val="005E622E"/>
    <w:rsid w:val="00620E37"/>
    <w:rsid w:val="00641063"/>
    <w:rsid w:val="00664D2F"/>
    <w:rsid w:val="00676EA5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150A2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648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25AB9"/>
  <w15:chartTrackingRefBased/>
  <w15:docId w15:val="{C2CA126F-3621-4539-8F1D-6D4BBE20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2</cp:revision>
  <cp:lastPrinted>2010-01-07T09:39:00Z</cp:lastPrinted>
  <dcterms:created xsi:type="dcterms:W3CDTF">2026-05-11T07:41:00Z</dcterms:created>
  <dcterms:modified xsi:type="dcterms:W3CDTF">2026-05-11T07:41:00Z</dcterms:modified>
</cp:coreProperties>
</file>